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26-14-045</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Jahresvertrag Straßenreinigung in der Kreisstadt Merzig 2026/27</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Das Leistungsverzeichnis umfasst die Straßenreinigung und die Reinigung von Flächen und alle damit zusammenhängende Arbeiten im gesamten Stadtgebiet der Kreisstadt Merzig.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59749E9A" w:rsidR="00082E29" w:rsidRPr="00063289" w:rsidRDefault="00231557" w:rsidP="00365289">
            <w:pPr>
              <w:jc w:val="left"/>
            </w:pPr>
            <w:r>
              <w:t>Kreisstadt Merzig</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484B1CA6" w:rsidR="00082E29" w:rsidRPr="00063289" w:rsidRDefault="00231557" w:rsidP="003558A4">
            <w:pPr>
              <w:jc w:val="left"/>
            </w:pPr>
            <w:r>
              <w:t>01.09.2026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3899DB34" w:rsidR="00082E29" w:rsidRPr="00063289" w:rsidRDefault="00231557" w:rsidP="003558A4">
            <w:pPr>
              <w:jc w:val="left"/>
            </w:pPr>
            <w:r>
              <w:t>31.</w:t>
            </w:r>
            <w:r w:rsidR="00BC464B">
              <w:t>08</w:t>
            </w:r>
            <w:r>
              <w:t>.2027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77777777" w:rsidR="00B43DCD" w:rsidRPr="00063289" w:rsidRDefault="00B43DCD" w:rsidP="00381168"/>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69F55B93" w:rsidR="00B43DCD" w:rsidRPr="00063289" w:rsidRDefault="00231557" w:rsidP="00381168">
            <w:r>
              <w:t>1</w:t>
            </w:r>
          </w:p>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01091330" w14:textId="77777777" w:rsidR="00231557" w:rsidRPr="00231557" w:rsidRDefault="00231557" w:rsidP="00231557">
      <w:pPr>
        <w:pStyle w:val="Text"/>
        <w:rPr>
          <w:sz w:val="18"/>
          <w:szCs w:val="18"/>
        </w:rPr>
      </w:pPr>
      <w:r w:rsidRPr="00231557">
        <w:rPr>
          <w:sz w:val="18"/>
          <w:szCs w:val="18"/>
        </w:rPr>
        <w:t>Nach schriftlicher Zustimmung im beiderseitigen Einverständnis, spätestens 3 Monate vor</w:t>
      </w:r>
    </w:p>
    <w:p w14:paraId="5431DA60" w14:textId="77777777" w:rsidR="00231557" w:rsidRPr="00231557" w:rsidRDefault="00231557" w:rsidP="00231557">
      <w:pPr>
        <w:pStyle w:val="Text"/>
        <w:rPr>
          <w:sz w:val="18"/>
          <w:szCs w:val="18"/>
        </w:rPr>
      </w:pPr>
      <w:r w:rsidRPr="00231557">
        <w:rPr>
          <w:sz w:val="18"/>
          <w:szCs w:val="18"/>
        </w:rPr>
        <w:t>Ablauf der erstmaligen Ausführungsfrist, kann sich der Vertrag um ein weiteres Jahr verlängern.</w:t>
      </w:r>
    </w:p>
    <w:p w14:paraId="179368B9" w14:textId="77777777" w:rsidR="00231557" w:rsidRPr="00231557" w:rsidRDefault="00231557" w:rsidP="00231557">
      <w:pPr>
        <w:pStyle w:val="Text"/>
        <w:rPr>
          <w:sz w:val="18"/>
          <w:szCs w:val="18"/>
        </w:rPr>
      </w:pPr>
      <w:r w:rsidRPr="00231557">
        <w:rPr>
          <w:sz w:val="18"/>
          <w:szCs w:val="18"/>
        </w:rPr>
        <w:t>Im Rahme dieses Vertrages vereinbarte Preise und Konditionen gelten für den Zeitraum der</w:t>
      </w:r>
    </w:p>
    <w:p w14:paraId="1A6BEF02" w14:textId="0D2549F7" w:rsidR="00B43DCD" w:rsidRPr="00231557" w:rsidRDefault="00231557" w:rsidP="00231557">
      <w:pPr>
        <w:pStyle w:val="Text"/>
        <w:rPr>
          <w:sz w:val="18"/>
          <w:szCs w:val="18"/>
        </w:rPr>
      </w:pPr>
      <w:r w:rsidRPr="00231557">
        <w:rPr>
          <w:sz w:val="18"/>
          <w:szCs w:val="18"/>
        </w:rPr>
        <w:t>Verlängerung unverändert fort.</w:t>
      </w:r>
    </w:p>
    <w:sectPr w:rsidR="00B43DCD" w:rsidRPr="00231557"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B7D27" w14:textId="77777777" w:rsidR="00EE3DBC" w:rsidRDefault="00EE3DBC">
      <w:r>
        <w:separator/>
      </w:r>
    </w:p>
    <w:p w14:paraId="77CD4198" w14:textId="77777777" w:rsidR="00EE3DBC" w:rsidRDefault="00EE3DBC"/>
    <w:p w14:paraId="185A4AF3" w14:textId="77777777" w:rsidR="00EE3DBC" w:rsidRDefault="00EE3DBC"/>
    <w:p w14:paraId="5AFA00F3" w14:textId="77777777" w:rsidR="00EE3DBC" w:rsidRDefault="00EE3DBC"/>
    <w:p w14:paraId="44035EB7" w14:textId="77777777" w:rsidR="00EE3DBC" w:rsidRDefault="00EE3DBC"/>
  </w:endnote>
  <w:endnote w:type="continuationSeparator" w:id="0">
    <w:p w14:paraId="79B6059C" w14:textId="77777777" w:rsidR="00EE3DBC" w:rsidRDefault="00EE3DBC">
      <w:r>
        <w:continuationSeparator/>
      </w:r>
    </w:p>
    <w:p w14:paraId="5702382B" w14:textId="77777777" w:rsidR="00EE3DBC" w:rsidRDefault="00EE3DBC"/>
    <w:p w14:paraId="0B31A543" w14:textId="77777777" w:rsidR="00EE3DBC" w:rsidRDefault="00EE3DBC"/>
    <w:p w14:paraId="0A9DB470" w14:textId="77777777" w:rsidR="00EE3DBC" w:rsidRDefault="00EE3DBC"/>
    <w:p w14:paraId="5F1FEFE6" w14:textId="77777777" w:rsidR="00EE3DBC" w:rsidRDefault="00EE3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41D7" w14:textId="77777777" w:rsidR="00EE3DBC" w:rsidRDefault="00EE3DBC">
      <w:r>
        <w:separator/>
      </w:r>
    </w:p>
    <w:p w14:paraId="7E8CA859" w14:textId="77777777" w:rsidR="00EE3DBC" w:rsidRDefault="00EE3DBC"/>
    <w:p w14:paraId="752356F7" w14:textId="77777777" w:rsidR="00EE3DBC" w:rsidRDefault="00EE3DBC"/>
    <w:p w14:paraId="67CC2CA7" w14:textId="77777777" w:rsidR="00EE3DBC" w:rsidRDefault="00EE3DBC"/>
    <w:p w14:paraId="1ED9E44D" w14:textId="77777777" w:rsidR="00EE3DBC" w:rsidRDefault="00EE3DBC"/>
  </w:footnote>
  <w:footnote w:type="continuationSeparator" w:id="0">
    <w:p w14:paraId="4247AD93" w14:textId="77777777" w:rsidR="00EE3DBC" w:rsidRDefault="00EE3DBC">
      <w:r>
        <w:continuationSeparator/>
      </w:r>
    </w:p>
    <w:p w14:paraId="52DAAF3A" w14:textId="77777777" w:rsidR="00EE3DBC" w:rsidRDefault="00EE3DBC"/>
    <w:p w14:paraId="2A812135" w14:textId="77777777" w:rsidR="00EE3DBC" w:rsidRDefault="00EE3DBC"/>
    <w:p w14:paraId="36E3BFA0" w14:textId="77777777" w:rsidR="00EE3DBC" w:rsidRDefault="00EE3DBC"/>
    <w:p w14:paraId="5A3B4101" w14:textId="77777777" w:rsidR="00EE3DBC" w:rsidRDefault="00EE3D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1557"/>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C37A9"/>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00B8A"/>
    <w:rsid w:val="00B14EF0"/>
    <w:rsid w:val="00B23C01"/>
    <w:rsid w:val="00B40909"/>
    <w:rsid w:val="00B434E5"/>
    <w:rsid w:val="00B43DCD"/>
    <w:rsid w:val="00B61D2B"/>
    <w:rsid w:val="00B77A58"/>
    <w:rsid w:val="00B96ADB"/>
    <w:rsid w:val="00BA5E42"/>
    <w:rsid w:val="00BC1653"/>
    <w:rsid w:val="00BC3686"/>
    <w:rsid w:val="00BC464B"/>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B4338"/>
    <w:rsid w:val="00EC426D"/>
    <w:rsid w:val="00EC7AED"/>
    <w:rsid w:val="00EC7F6F"/>
    <w:rsid w:val="00EE3DBC"/>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534</Words>
  <Characters>3369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Maas, Chiara</cp:lastModifiedBy>
  <cp:revision>6</cp:revision>
  <cp:lastPrinted>2010-03-26T09:54:00Z</cp:lastPrinted>
  <dcterms:created xsi:type="dcterms:W3CDTF">2020-01-22T14:06:00Z</dcterms:created>
  <dcterms:modified xsi:type="dcterms:W3CDTF">2026-07-20T12:14:00Z</dcterms:modified>
</cp:coreProperties>
</file>